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076176">
        <w:rPr>
          <w:rFonts w:ascii="Times New Roman CYR" w:hAnsi="Times New Roman CYR" w:cs="Times New Roman CYR"/>
          <w:sz w:val="24"/>
          <w:szCs w:val="24"/>
        </w:rPr>
        <w:t>6</w:t>
      </w:r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контракту от </w:t>
      </w:r>
      <w:r w:rsidR="009F06D4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№ </w:t>
      </w:r>
      <w:r w:rsidR="009F06D4">
        <w:rPr>
          <w:sz w:val="24"/>
          <w:szCs w:val="24"/>
        </w:rPr>
        <w:t>______________________</w:t>
      </w:r>
    </w:p>
    <w:p w:rsidR="00725182" w:rsidRDefault="00725182" w:rsidP="00725182">
      <w:pPr>
        <w:jc w:val="right"/>
        <w:rPr>
          <w:sz w:val="28"/>
        </w:rPr>
      </w:pPr>
      <w:bookmarkStart w:id="0" w:name="_GoBack"/>
      <w:bookmarkEnd w:id="0"/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92D60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92D60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92D60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92D60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992D60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992D60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992D60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992D60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92D60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92D60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92D60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992D60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992D60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992D60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992D60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992D60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992D60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992D60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992D60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992D60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992D60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92D60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992D60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992D60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992D60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92D6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992D60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D60" w:rsidRDefault="00992D60" w:rsidP="00E64165">
      <w:r>
        <w:separator/>
      </w:r>
    </w:p>
  </w:endnote>
  <w:endnote w:type="continuationSeparator" w:id="0">
    <w:p w:rsidR="00992D60" w:rsidRDefault="00992D60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D60" w:rsidRDefault="00992D60" w:rsidP="00E64165">
      <w:r>
        <w:separator/>
      </w:r>
    </w:p>
  </w:footnote>
  <w:footnote w:type="continuationSeparator" w:id="0">
    <w:p w:rsidR="00992D60" w:rsidRDefault="00992D60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76176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92D60"/>
    <w:rsid w:val="009F06D4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62201-F1C7-4AA1-BD91-27FC9FE2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A639B78F</Template>
  <TotalTime>137</TotalTime>
  <Pages>1</Pages>
  <Words>15055</Words>
  <Characters>85820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23</cp:revision>
  <cp:lastPrinted>2019-02-19T11:36:00Z</cp:lastPrinted>
  <dcterms:created xsi:type="dcterms:W3CDTF">2024-03-25T13:11:00Z</dcterms:created>
  <dcterms:modified xsi:type="dcterms:W3CDTF">2026-08-18T12:44:00Z</dcterms:modified>
</cp:coreProperties>
</file>